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82B" w:rsidRDefault="009A382B" w:rsidP="009A382B">
      <w:pPr>
        <w:spacing w:line="360" w:lineRule="auto"/>
        <w:ind w:firstLineChars="202" w:firstLine="31680"/>
        <w:jc w:val="center"/>
        <w:rPr>
          <w:rFonts w:ascii="宋体"/>
          <w:sz w:val="24"/>
          <w:szCs w:val="24"/>
        </w:rPr>
      </w:pPr>
      <w:r>
        <w:rPr>
          <w:rFonts w:ascii="宋体" w:hAnsi="宋体" w:hint="eastAsia"/>
          <w:sz w:val="24"/>
          <w:szCs w:val="24"/>
        </w:rPr>
        <w:t>坚持与学习助我成长</w:t>
      </w:r>
    </w:p>
    <w:p w:rsidR="009A382B" w:rsidRPr="004B4335" w:rsidRDefault="009A382B" w:rsidP="00EC0B7C">
      <w:pPr>
        <w:spacing w:line="360" w:lineRule="auto"/>
        <w:ind w:firstLineChars="202" w:firstLine="31680"/>
        <w:rPr>
          <w:rFonts w:ascii="宋体"/>
          <w:sz w:val="24"/>
          <w:szCs w:val="24"/>
        </w:rPr>
      </w:pPr>
      <w:bookmarkStart w:id="0" w:name="_GoBack"/>
      <w:bookmarkEnd w:id="0"/>
      <w:r>
        <w:rPr>
          <w:rFonts w:ascii="宋体" w:hAnsi="宋体"/>
          <w:sz w:val="24"/>
          <w:szCs w:val="24"/>
        </w:rPr>
        <w:t>2013</w:t>
      </w:r>
      <w:r>
        <w:rPr>
          <w:rFonts w:ascii="宋体" w:hAnsi="宋体" w:hint="eastAsia"/>
          <w:sz w:val="24"/>
          <w:szCs w:val="24"/>
        </w:rPr>
        <w:t>年</w:t>
      </w:r>
      <w:r>
        <w:rPr>
          <w:rFonts w:ascii="宋体" w:hAnsi="宋体"/>
          <w:sz w:val="24"/>
          <w:szCs w:val="24"/>
        </w:rPr>
        <w:t>7</w:t>
      </w:r>
      <w:r>
        <w:rPr>
          <w:rFonts w:ascii="宋体" w:hAnsi="宋体" w:hint="eastAsia"/>
          <w:sz w:val="24"/>
          <w:szCs w:val="24"/>
        </w:rPr>
        <w:t>月，我毕业于人文社会科学学部汉语言文学专业，现在在一家名为华夏幸福基业股份有限公司的房地产公司里做人力资源管理工作，同时给公司副总裁做助理。无论你是即将毕业的学生，还是刚入学不久的学生，希望我说的这些能给带给你们一些启示。</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如果让我用一句话来概括我现在的工作状态，那就是：在高压力、高强度下伴随的快速成长。</w:t>
      </w:r>
    </w:p>
    <w:p w:rsidR="009A382B" w:rsidRPr="004B4335" w:rsidRDefault="009A382B" w:rsidP="00EC0B7C">
      <w:pPr>
        <w:spacing w:line="360" w:lineRule="auto"/>
        <w:ind w:firstLineChars="202" w:firstLine="31680"/>
        <w:rPr>
          <w:rFonts w:ascii="宋体"/>
          <w:sz w:val="24"/>
          <w:szCs w:val="24"/>
        </w:rPr>
      </w:pPr>
      <w:r>
        <w:rPr>
          <w:rFonts w:ascii="宋体" w:hAnsi="宋体" w:hint="eastAsia"/>
          <w:sz w:val="24"/>
          <w:szCs w:val="24"/>
        </w:rPr>
        <w:t>我用一些</w:t>
      </w:r>
      <w:r w:rsidRPr="004B4335">
        <w:rPr>
          <w:rFonts w:ascii="宋体" w:hAnsi="宋体" w:hint="eastAsia"/>
          <w:sz w:val="24"/>
          <w:szCs w:val="24"/>
        </w:rPr>
        <w:t>简单的</w:t>
      </w:r>
      <w:r>
        <w:rPr>
          <w:rFonts w:ascii="宋体" w:hAnsi="宋体" w:hint="eastAsia"/>
          <w:sz w:val="24"/>
          <w:szCs w:val="24"/>
        </w:rPr>
        <w:t>篇幅</w:t>
      </w:r>
      <w:r w:rsidRPr="004B4335">
        <w:rPr>
          <w:rFonts w:ascii="宋体" w:hAnsi="宋体" w:hint="eastAsia"/>
          <w:sz w:val="24"/>
          <w:szCs w:val="24"/>
        </w:rPr>
        <w:t>跟大家说一下我的工作经历，算是一个铺垫吧。</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最初来公司的时候，是在</w:t>
      </w:r>
      <w:r w:rsidRPr="004B4335">
        <w:rPr>
          <w:rFonts w:ascii="宋体" w:hAnsi="宋体"/>
          <w:sz w:val="24"/>
          <w:szCs w:val="24"/>
        </w:rPr>
        <w:t>2012</w:t>
      </w:r>
      <w:r w:rsidRPr="004B4335">
        <w:rPr>
          <w:rFonts w:ascii="宋体" w:hAnsi="宋体" w:hint="eastAsia"/>
          <w:sz w:val="24"/>
          <w:szCs w:val="24"/>
        </w:rPr>
        <w:t>年</w:t>
      </w:r>
      <w:r w:rsidRPr="004B4335">
        <w:rPr>
          <w:rFonts w:ascii="宋体" w:hAnsi="宋体"/>
          <w:sz w:val="24"/>
          <w:szCs w:val="24"/>
        </w:rPr>
        <w:t>7</w:t>
      </w:r>
      <w:r w:rsidRPr="004B4335">
        <w:rPr>
          <w:rFonts w:ascii="宋体" w:hAnsi="宋体" w:hint="eastAsia"/>
          <w:sz w:val="24"/>
          <w:szCs w:val="24"/>
        </w:rPr>
        <w:t>月，那是大三的暑假，作为一名档案整理实习生，第一次正式长期加入一家公司。档案整理，整理的是公司员工入职时提交的一系列资料，建档、备案。最开始的一周，我都把自己关在档案室里，整理档案的同时，也在打扫档案室的卫生。第一次机会来自于实习两周，带我实习的员工提出离职，部门总监找到我，问我愿不愿意接手她的工作，之前我毫无心理准备，我担心我无法承担一个正式员工的所有工作，但是我想，这是一个机会，我不想只是整理档案。于是我说：“可以”。之后，我正式接触了人力资源员工关系的相关工作。</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第二次转折，</w:t>
      </w:r>
      <w:r w:rsidRPr="004B4335">
        <w:rPr>
          <w:rFonts w:ascii="宋体" w:hAnsi="宋体"/>
          <w:sz w:val="24"/>
          <w:szCs w:val="24"/>
        </w:rPr>
        <w:t>2012</w:t>
      </w:r>
      <w:r w:rsidRPr="004B4335">
        <w:rPr>
          <w:rFonts w:ascii="宋体" w:hAnsi="宋体" w:hint="eastAsia"/>
          <w:sz w:val="24"/>
          <w:szCs w:val="24"/>
        </w:rPr>
        <w:t>年</w:t>
      </w:r>
      <w:r w:rsidRPr="004B4335">
        <w:rPr>
          <w:rFonts w:ascii="宋体" w:hAnsi="宋体"/>
          <w:sz w:val="24"/>
          <w:szCs w:val="24"/>
        </w:rPr>
        <w:t>11</w:t>
      </w:r>
      <w:r w:rsidRPr="004B4335">
        <w:rPr>
          <w:rFonts w:ascii="宋体" w:hAnsi="宋体" w:hint="eastAsia"/>
          <w:sz w:val="24"/>
          <w:szCs w:val="24"/>
        </w:rPr>
        <w:t>月，公司组织架构调整，总监将我从员工关系调入薪酬福利部，但是当时我并没有接触薪酬与福利的工作，二是做人事运营，员工入、转、调、离，以及人力资源系统的日常运维，这段时间，是我快速成长的一个时期，开始独立负责一个项目：</w:t>
      </w:r>
      <w:r w:rsidRPr="004B4335">
        <w:rPr>
          <w:rFonts w:ascii="宋体" w:hAnsi="宋体"/>
          <w:sz w:val="24"/>
          <w:szCs w:val="24"/>
        </w:rPr>
        <w:t>ERP</w:t>
      </w:r>
      <w:r w:rsidRPr="004B4335">
        <w:rPr>
          <w:rFonts w:ascii="宋体" w:hAnsi="宋体" w:hint="eastAsia"/>
          <w:sz w:val="24"/>
          <w:szCs w:val="24"/>
        </w:rPr>
        <w:t>项目。</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第三次转折，</w:t>
      </w:r>
      <w:r w:rsidRPr="004B4335">
        <w:rPr>
          <w:rFonts w:ascii="宋体" w:hAnsi="宋体"/>
          <w:sz w:val="24"/>
          <w:szCs w:val="24"/>
        </w:rPr>
        <w:t>2013</w:t>
      </w:r>
      <w:r w:rsidRPr="004B4335">
        <w:rPr>
          <w:rFonts w:ascii="宋体" w:hAnsi="宋体" w:hint="eastAsia"/>
          <w:sz w:val="24"/>
          <w:szCs w:val="24"/>
        </w:rPr>
        <w:t>年</w:t>
      </w:r>
      <w:r w:rsidRPr="004B4335">
        <w:rPr>
          <w:rFonts w:ascii="宋体" w:hAnsi="宋体"/>
          <w:sz w:val="24"/>
          <w:szCs w:val="24"/>
        </w:rPr>
        <w:t>3</w:t>
      </w:r>
      <w:r w:rsidRPr="004B4335">
        <w:rPr>
          <w:rFonts w:ascii="宋体" w:hAnsi="宋体" w:hint="eastAsia"/>
          <w:sz w:val="24"/>
          <w:szCs w:val="24"/>
        </w:rPr>
        <w:t>月，福利组的一名员工主动调岗，于是我从数据组调入福利组，负责公司全员的社保，补助、异地调动，商业保险等一系列事情。这是我最无助的一段时间。因为工作量剧增，责任变大，流程混乱，需要重新梳理和搭建，又赶上即将毕业，准备论文，我只能劝自己、鼓励自己一定要坚持。</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第四次转折，</w:t>
      </w:r>
      <w:r w:rsidRPr="004B4335">
        <w:rPr>
          <w:rFonts w:ascii="宋体" w:hAnsi="宋体"/>
          <w:sz w:val="24"/>
          <w:szCs w:val="24"/>
        </w:rPr>
        <w:t>2013</w:t>
      </w:r>
      <w:r w:rsidRPr="004B4335">
        <w:rPr>
          <w:rFonts w:ascii="宋体" w:hAnsi="宋体" w:hint="eastAsia"/>
          <w:sz w:val="24"/>
          <w:szCs w:val="24"/>
        </w:rPr>
        <w:t>年</w:t>
      </w:r>
      <w:r w:rsidRPr="004B4335">
        <w:rPr>
          <w:rFonts w:ascii="宋体" w:hAnsi="宋体"/>
          <w:sz w:val="24"/>
          <w:szCs w:val="24"/>
        </w:rPr>
        <w:t>10</w:t>
      </w:r>
      <w:r w:rsidRPr="004B4335">
        <w:rPr>
          <w:rFonts w:ascii="宋体" w:hAnsi="宋体" w:hint="eastAsia"/>
          <w:sz w:val="24"/>
          <w:szCs w:val="24"/>
        </w:rPr>
        <w:t>月，当我觉得自己在福利组已经不会再有更大的进步和提升空间的时候，人力资源中心负责人、公司副总裁的助理提出离职，招聘管理的同事问我，要不要来给他做助理。我很惊讶，紧张又很害怕，我按捺不住，想去试试。所以我答应了，然后直接跑到招聘总监那里面试，当天晚上和副总裁微信联系，周末来找他面试，周一正式调岗。</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通过这样一个经历，我想告诉你们的是：</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一、机会不是等来的，但是你要有耐心</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我相信很多毕业生在一开始加入工作的时候，都会觉得自己很有能力，相信自己一定可以独挡一面，急于求成、年轻气盛的状态也是有的。不满足于只是做初级的、简单的事情，对于自己干了自己职责范围之外的工作就会觉得不公平。但是我想说，千万不要这样。基础的工作是积累的过程，基础的工作做好了，也是建立信心的过程。帮别人做不是自己职责范围之内的工作，是积累人脉的过程，让别人记住了你，在有机会的时候，别人的脑海里才有可能会出现你的名字。</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不要指望一努力就会有结果，不要为了一定要有结果才去努力。努力是一个持续的过程，当你一直不断坚持，好的结果自然会慢慢出现。</w:t>
      </w:r>
    </w:p>
    <w:p w:rsidR="009A382B" w:rsidRPr="004B4335" w:rsidRDefault="009A382B" w:rsidP="00EC0B7C">
      <w:pPr>
        <w:spacing w:line="360" w:lineRule="auto"/>
        <w:ind w:firstLineChars="200" w:firstLine="31680"/>
        <w:rPr>
          <w:rFonts w:ascii="宋体"/>
          <w:sz w:val="24"/>
          <w:szCs w:val="24"/>
        </w:rPr>
      </w:pPr>
      <w:r w:rsidRPr="004B4335">
        <w:rPr>
          <w:rFonts w:ascii="宋体" w:hAnsi="宋体" w:hint="eastAsia"/>
          <w:sz w:val="24"/>
          <w:szCs w:val="24"/>
        </w:rPr>
        <w:t>二、优秀人才太多，不进步就会被淘汰</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公司招聘的应届大学毕业生，都是</w:t>
      </w:r>
      <w:r w:rsidRPr="004B4335">
        <w:rPr>
          <w:rFonts w:ascii="宋体" w:hAnsi="宋体"/>
          <w:sz w:val="24"/>
          <w:szCs w:val="24"/>
        </w:rPr>
        <w:t>985</w:t>
      </w:r>
      <w:r w:rsidRPr="004B4335">
        <w:rPr>
          <w:rFonts w:ascii="宋体" w:hAnsi="宋体" w:hint="eastAsia"/>
          <w:sz w:val="24"/>
          <w:szCs w:val="24"/>
        </w:rPr>
        <w:t>院校毕业的优秀人才，和他们一起竞争，我只能让自己付出加倍的努力。现在的部门同事一个来自于百度，一个来自于一家猎头公司，</w:t>
      </w:r>
      <w:r w:rsidRPr="004B4335">
        <w:rPr>
          <w:rFonts w:ascii="宋体" w:hAnsi="宋体"/>
          <w:sz w:val="24"/>
          <w:szCs w:val="24"/>
        </w:rPr>
        <w:t>10</w:t>
      </w:r>
      <w:r w:rsidRPr="004B4335">
        <w:rPr>
          <w:rFonts w:ascii="宋体" w:hAnsi="宋体" w:hint="eastAsia"/>
          <w:sz w:val="24"/>
          <w:szCs w:val="24"/>
        </w:rPr>
        <w:t>年招聘经验，另一位是公司的“常青藤”（公司对应届大学毕业生的培养项目），每天和他们共事，如果自己只是原地踏步，很快就会被落下、被边缘化，我每天的心态都是：“如果这件事情我做不好，明天就不用来公司了。”</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每天的紧迫感，确实让我很紧张，每天都觉得很累，但正是因为这样，我才会有很快的进步，主动去学习，去锻炼，在压力下生存，在压力下成长，很有成就感。</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三、摆好心态，及时“清零”</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一旦步入工作，不要再想着自己还是一名学生，当你走出校门，进入公司的那一刻，你就已经不再是学生了。你可以有不断学习的心态，但是不要把它挂在嘴边。大多数公司都是结果导向型的，你可以自己在私底下通过各种方式学习，但是千万不要以“学习”为理由，允许自己犯错误，允许自己不会做的事情，就可以放弃。你要清楚的意识到，你开始工作了，你是职业者，不是学生。</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你要顶得住压力，你要开始承担责任，我知道这很残酷，但你只能靠自己了。</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“清零”，把大学的优秀成绩“清零”，大学如何优秀，只是进入公司的敲门砖，进来了，它就不再是你继续骄傲的优势，好汉不提当年勇，对么？</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我每天工作平均</w:t>
      </w:r>
      <w:r w:rsidRPr="004B4335">
        <w:rPr>
          <w:rFonts w:ascii="宋体" w:hAnsi="宋体"/>
          <w:sz w:val="24"/>
          <w:szCs w:val="24"/>
        </w:rPr>
        <w:t>12</w:t>
      </w:r>
      <w:r w:rsidRPr="004B4335">
        <w:rPr>
          <w:rFonts w:ascii="宋体" w:hAnsi="宋体" w:hint="eastAsia"/>
          <w:sz w:val="24"/>
          <w:szCs w:val="24"/>
        </w:rPr>
        <w:t>小时，有时甚至更长。我是助理，我要打点领导很细碎的事情，安排他的日程，组织会议，组织活动，和他一起应酬，帮他处理私事，我是组织发展中心一名主管，我要负责干部盘点、干部转正、干部招聘相关工作，平时还要做大量的汇报</w:t>
      </w:r>
      <w:r w:rsidRPr="004B4335">
        <w:rPr>
          <w:rFonts w:ascii="宋体" w:hAnsi="宋体"/>
          <w:sz w:val="24"/>
          <w:szCs w:val="24"/>
        </w:rPr>
        <w:t>PPT</w:t>
      </w:r>
      <w:r w:rsidRPr="004B4335">
        <w:rPr>
          <w:rFonts w:ascii="宋体" w:hAnsi="宋体" w:hint="eastAsia"/>
          <w:sz w:val="24"/>
          <w:szCs w:val="24"/>
        </w:rPr>
        <w:t>文件。</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我经常会觉得分身乏术，我经常会在回家的公交车上无精打采，我经常会在床上觉得这一天又没有自己的生活，我经常会想，我要不要这么拼命，我知道我可以选择全职做助理，工作量砍半，工资照拿，但是，当初兼职助理的选择是我自己决定的，我并不希望只是做助理，那我将来的职业生涯会很受影响，瞧，我还是希望在自己年轻、身体还可以的时候，多走走的。</w:t>
      </w:r>
    </w:p>
    <w:p w:rsidR="009A382B" w:rsidRPr="004B4335" w:rsidRDefault="009A382B" w:rsidP="00EC0B7C">
      <w:pPr>
        <w:spacing w:line="360" w:lineRule="auto"/>
        <w:ind w:firstLineChars="202" w:firstLine="31680"/>
        <w:rPr>
          <w:rFonts w:ascii="宋体"/>
          <w:sz w:val="24"/>
          <w:szCs w:val="24"/>
        </w:rPr>
      </w:pPr>
      <w:r w:rsidRPr="004B4335">
        <w:rPr>
          <w:rFonts w:ascii="宋体" w:hAnsi="宋体" w:hint="eastAsia"/>
          <w:sz w:val="24"/>
          <w:szCs w:val="24"/>
        </w:rPr>
        <w:t>最后，简单的做一个总结吧。无论你将来从事什么工作，尽量多换行业，而</w:t>
      </w:r>
      <w:r>
        <w:rPr>
          <w:rFonts w:ascii="宋体" w:hAnsi="宋体" w:hint="eastAsia"/>
          <w:sz w:val="24"/>
          <w:szCs w:val="24"/>
        </w:rPr>
        <w:t>不要换职业。</w:t>
      </w:r>
      <w:r w:rsidRPr="004B4335">
        <w:rPr>
          <w:rFonts w:ascii="宋体" w:hAnsi="宋体" w:hint="eastAsia"/>
          <w:sz w:val="24"/>
          <w:szCs w:val="24"/>
        </w:rPr>
        <w:t>另外，不要短期内多次跳槽，总跳槽的人，用人单位会觉得你忠诚度偏低、没有耐心、没有韧劲。</w:t>
      </w:r>
    </w:p>
    <w:p w:rsidR="009A382B" w:rsidRPr="004B4335" w:rsidRDefault="009A382B" w:rsidP="00A54B79">
      <w:pPr>
        <w:spacing w:line="360" w:lineRule="auto"/>
        <w:ind w:firstLineChars="202" w:firstLine="31680"/>
        <w:rPr>
          <w:rFonts w:ascii="宋体"/>
          <w:sz w:val="24"/>
          <w:szCs w:val="24"/>
        </w:rPr>
      </w:pPr>
      <w:r>
        <w:rPr>
          <w:rFonts w:ascii="宋体" w:hAnsi="宋体" w:hint="eastAsia"/>
          <w:sz w:val="24"/>
          <w:szCs w:val="24"/>
        </w:rPr>
        <w:t>工作的成就感，不光来自于升职加薪，</w:t>
      </w:r>
      <w:r w:rsidRPr="004B4335">
        <w:rPr>
          <w:rFonts w:ascii="宋体" w:hAnsi="宋体" w:hint="eastAsia"/>
          <w:sz w:val="24"/>
          <w:szCs w:val="24"/>
        </w:rPr>
        <w:t>你认为是成功的就是成功的。</w:t>
      </w:r>
      <w:r>
        <w:rPr>
          <w:rFonts w:ascii="宋体" w:hAnsi="宋体" w:hint="eastAsia"/>
          <w:sz w:val="24"/>
          <w:szCs w:val="24"/>
        </w:rPr>
        <w:t>周围人的工作经历，于你来说只是参考，通过工作，你要慢慢理清自己的目标，清楚自己认为最重要的东西是什么，然后，坚持就好了。</w:t>
      </w:r>
    </w:p>
    <w:sectPr w:rsidR="009A382B" w:rsidRPr="004B4335" w:rsidSect="00F570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82B" w:rsidRDefault="009A382B" w:rsidP="00FD679D">
      <w:r>
        <w:separator/>
      </w:r>
    </w:p>
  </w:endnote>
  <w:endnote w:type="continuationSeparator" w:id="1">
    <w:p w:rsidR="009A382B" w:rsidRDefault="009A382B" w:rsidP="00FD67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82B" w:rsidRDefault="009A382B" w:rsidP="00FD679D">
      <w:r>
        <w:separator/>
      </w:r>
    </w:p>
  </w:footnote>
  <w:footnote w:type="continuationSeparator" w:id="1">
    <w:p w:rsidR="009A382B" w:rsidRDefault="009A382B" w:rsidP="00FD6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0403"/>
    <w:multiLevelType w:val="hybridMultilevel"/>
    <w:tmpl w:val="5BBC8F92"/>
    <w:lvl w:ilvl="0" w:tplc="F5623DF6">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851"/>
    <w:rsid w:val="00050244"/>
    <w:rsid w:val="00096BA1"/>
    <w:rsid w:val="001C33F0"/>
    <w:rsid w:val="00215CAC"/>
    <w:rsid w:val="00255781"/>
    <w:rsid w:val="002B69DC"/>
    <w:rsid w:val="002C4E40"/>
    <w:rsid w:val="00407CFD"/>
    <w:rsid w:val="004725F3"/>
    <w:rsid w:val="004B4335"/>
    <w:rsid w:val="004E2851"/>
    <w:rsid w:val="00591ABB"/>
    <w:rsid w:val="006059A5"/>
    <w:rsid w:val="00646780"/>
    <w:rsid w:val="0074076C"/>
    <w:rsid w:val="008B3FBF"/>
    <w:rsid w:val="008E5655"/>
    <w:rsid w:val="009A382B"/>
    <w:rsid w:val="009A5C25"/>
    <w:rsid w:val="00A25324"/>
    <w:rsid w:val="00A54B79"/>
    <w:rsid w:val="00AB12A5"/>
    <w:rsid w:val="00C57D6E"/>
    <w:rsid w:val="00CC6C35"/>
    <w:rsid w:val="00CD0045"/>
    <w:rsid w:val="00CF6A70"/>
    <w:rsid w:val="00D63BC8"/>
    <w:rsid w:val="00D75A62"/>
    <w:rsid w:val="00DC65A1"/>
    <w:rsid w:val="00E20642"/>
    <w:rsid w:val="00E75566"/>
    <w:rsid w:val="00EC0B7C"/>
    <w:rsid w:val="00F47AD0"/>
    <w:rsid w:val="00F57081"/>
    <w:rsid w:val="00FD67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08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D679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D679D"/>
    <w:rPr>
      <w:rFonts w:cs="Times New Roman"/>
      <w:sz w:val="18"/>
      <w:szCs w:val="18"/>
    </w:rPr>
  </w:style>
  <w:style w:type="paragraph" w:styleId="Footer">
    <w:name w:val="footer"/>
    <w:basedOn w:val="Normal"/>
    <w:link w:val="FooterChar"/>
    <w:uiPriority w:val="99"/>
    <w:rsid w:val="00FD679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D679D"/>
    <w:rPr>
      <w:rFonts w:cs="Times New Roman"/>
      <w:sz w:val="18"/>
      <w:szCs w:val="18"/>
    </w:rPr>
  </w:style>
  <w:style w:type="paragraph" w:styleId="ListParagraph">
    <w:name w:val="List Paragraph"/>
    <w:basedOn w:val="Normal"/>
    <w:uiPriority w:val="99"/>
    <w:qFormat/>
    <w:rsid w:val="002C4E4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2157</Words>
  <Characters>2182</Characters>
  <Application>Microsoft Office Outlook</Application>
  <DocSecurity>0</DocSecurity>
  <Lines>0</Lines>
  <Paragraphs>0</Paragraphs>
  <ScaleCrop>false</ScaleCrop>
  <Company>cfldcn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cfldcn</dc:creator>
  <cp:keywords/>
  <dc:description/>
  <cp:lastModifiedBy>微软用户</cp:lastModifiedBy>
  <cp:revision>4</cp:revision>
  <dcterms:created xsi:type="dcterms:W3CDTF">2014-04-14T07:32:00Z</dcterms:created>
  <dcterms:modified xsi:type="dcterms:W3CDTF">2014-04-19T03:31:00Z</dcterms:modified>
</cp:coreProperties>
</file>